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A60C6" w14:textId="77777777" w:rsidR="00F90849" w:rsidRDefault="00F90849" w:rsidP="00F908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BOTTESHAM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52CF77AD" w14:textId="77777777" w:rsidR="00F90849" w:rsidRDefault="00F90849" w:rsidP="00F908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Trottiscliffe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7C2F097A" w14:textId="77777777" w:rsidR="00F90849" w:rsidRDefault="00F90849" w:rsidP="00F908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8B8129" w14:textId="77777777" w:rsidR="00F90849" w:rsidRDefault="00F90849" w:rsidP="00F908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E6D4D8" w14:textId="77777777" w:rsidR="00F90849" w:rsidRDefault="00F90849" w:rsidP="00F908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1404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78018DD" w14:textId="77777777" w:rsidR="00F90849" w:rsidRDefault="00F90849" w:rsidP="00F908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846D18C" w14:textId="77777777" w:rsidR="00F90849" w:rsidRDefault="00F90849" w:rsidP="00F908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E193B2" w14:textId="77777777" w:rsidR="00F90849" w:rsidRDefault="00F90849" w:rsidP="00F908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EBD11B" w14:textId="77777777" w:rsidR="00F90849" w:rsidRDefault="00F90849" w:rsidP="00F9084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2022</w:t>
      </w:r>
    </w:p>
    <w:p w14:paraId="11D8AEA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9D4FE" w14:textId="77777777" w:rsidR="00F90849" w:rsidRDefault="00F90849" w:rsidP="009139A6">
      <w:r>
        <w:separator/>
      </w:r>
    </w:p>
  </w:endnote>
  <w:endnote w:type="continuationSeparator" w:id="0">
    <w:p w14:paraId="2F385466" w14:textId="77777777" w:rsidR="00F90849" w:rsidRDefault="00F908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DEB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0B7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D9E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1DA12" w14:textId="77777777" w:rsidR="00F90849" w:rsidRDefault="00F90849" w:rsidP="009139A6">
      <w:r>
        <w:separator/>
      </w:r>
    </w:p>
  </w:footnote>
  <w:footnote w:type="continuationSeparator" w:id="0">
    <w:p w14:paraId="7D5EC992" w14:textId="77777777" w:rsidR="00F90849" w:rsidRDefault="00F908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B96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8D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95B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84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9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232F1"/>
  <w15:chartTrackingRefBased/>
  <w15:docId w15:val="{0530AA64-5F50-4DDB-9E17-16B9D035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908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2022-05-02T07:09:00Z</dcterms:created>
  <dcterms:modified xsi:type="dcterms:W3CDTF">2022-05-02T07:10:00Z</dcterms:modified>
</cp:coreProperties>
</file>